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5C5BCEA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6E235409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00FA78B6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13164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4BBF65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553B12C7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F58AB4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B13FFC" w14:textId="77777777" w:rsidR="00F31A68" w:rsidRDefault="00F31A68" w:rsidP="00F31A68">
            <w:r>
              <w:t>Elektro-, Sicherheits- und Informationstechnische Anlagen</w:t>
            </w:r>
          </w:p>
          <w:p w14:paraId="5EF075D2" w14:textId="77777777" w:rsidR="00F31A68" w:rsidRDefault="00F31A68" w:rsidP="00F31A68">
            <w:r>
              <w:t>Gefahrenmeldeanlage</w:t>
            </w:r>
          </w:p>
          <w:p w14:paraId="49E4D9DF" w14:textId="77777777" w:rsidR="00F31A68" w:rsidRDefault="00F31A68" w:rsidP="00F31A68">
            <w:r>
              <w:t>Kulturschule Gelsenkirchen,</w:t>
            </w:r>
          </w:p>
          <w:p w14:paraId="6B871F05" w14:textId="77777777" w:rsidR="00F31A68" w:rsidRDefault="00F31A68" w:rsidP="00F31A68">
            <w:r>
              <w:t>Am Schalker Verein 9+11,</w:t>
            </w:r>
          </w:p>
          <w:p w14:paraId="1DD6D1CB" w14:textId="39BDE8F2" w:rsidR="00347F9A" w:rsidRPr="00F45CAD" w:rsidRDefault="00F31A68" w:rsidP="00F31A68">
            <w:r>
              <w:t>45888 Gelsenkirchen</w:t>
            </w:r>
          </w:p>
        </w:tc>
      </w:tr>
      <w:tr w:rsidR="00682D2C" w:rsidRPr="00F45CAD" w14:paraId="4C69CBB8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EAA01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0BD7F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5CCD01D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B91E46" w14:textId="6DBBDD02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F31A68">
              <w:rPr>
                <w:color w:val="0000FF"/>
              </w:rPr>
              <w:t>0414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CB2166" w14:textId="77777777" w:rsidR="00347F9A" w:rsidRPr="00F45CAD" w:rsidRDefault="00347F9A" w:rsidP="002D4CA7"/>
        </w:tc>
      </w:tr>
      <w:tr w:rsidR="00682D2C" w:rsidRPr="00F45CAD" w14:paraId="2BFDCA85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CCB9B9" w14:textId="77777777" w:rsidR="00682D2C" w:rsidRPr="00F45CAD" w:rsidRDefault="00682D2C" w:rsidP="002D4CA7"/>
        </w:tc>
      </w:tr>
    </w:tbl>
    <w:p w14:paraId="424F21C3" w14:textId="77777777" w:rsidR="00682D2C" w:rsidRPr="00F45CAD" w:rsidRDefault="00682D2C" w:rsidP="00682D2C"/>
    <w:p w14:paraId="70CF20AF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525DA86" w14:textId="77777777" w:rsidR="00682D2C" w:rsidRDefault="00682D2C" w:rsidP="00682D2C"/>
    <w:p w14:paraId="283D37C0" w14:textId="77777777" w:rsidR="00347F9A" w:rsidRPr="00F45CAD" w:rsidRDefault="00347F9A" w:rsidP="00682D2C"/>
    <w:p w14:paraId="4F9077E6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8CEE50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4548067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0CFDC8E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4362AD1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D1580E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3E6087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F10E9E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6E9642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2B34EE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77B5115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ADFD1A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5BCF3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0E262CD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7F539F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95236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CD8FA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50D07F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FF7195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18A2ED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57C3B1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9F3302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A0FE7F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34BC1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B1F7B3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1C7D3A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72885F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F41D17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B0D454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F3C040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8A8639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F028D2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FEDC218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74F53ED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C72B325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26CBA6F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953A1DC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58754B03" w14:textId="77777777" w:rsidR="001A3008" w:rsidRPr="00F45CAD" w:rsidRDefault="001A3008" w:rsidP="00FE40F3"/>
        </w:tc>
      </w:tr>
      <w:tr w:rsidR="001A3008" w:rsidRPr="00F45CAD" w14:paraId="542DA1E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D1AC7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FD1734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140009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F63C1F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147559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48E6AAA7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2346DD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5A927EE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56DCFD1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0CA7698" w14:textId="77777777" w:rsidR="001A3008" w:rsidRPr="00F45CAD" w:rsidRDefault="001A3008" w:rsidP="002D4CA7"/>
        </w:tc>
      </w:tr>
      <w:tr w:rsidR="001A3008" w:rsidRPr="00F45CAD" w14:paraId="007FB5B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6611D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6C83FC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B44605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93073F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2DCE74D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FA24D64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C00808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E6A22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8B151D1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59C65F7" w14:textId="77777777" w:rsidR="001A3008" w:rsidRPr="00F45CAD" w:rsidRDefault="001A3008" w:rsidP="002D4CA7"/>
        </w:tc>
      </w:tr>
      <w:tr w:rsidR="001A3008" w:rsidRPr="00F45CAD" w14:paraId="7BD3ECF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50C0E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704EDF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3297E8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9E81FF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91F2A8A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5BAFA18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E3C14F1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C36996C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5A8880C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4D77F698" w14:textId="77777777" w:rsidR="001A3008" w:rsidRPr="00F45CAD" w:rsidRDefault="001A3008" w:rsidP="0009665D"/>
        </w:tc>
      </w:tr>
      <w:tr w:rsidR="001A3008" w:rsidRPr="00F45CAD" w14:paraId="14F2F82F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FC0E5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DBFAAB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056A1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3C43AB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0C6A92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9614DD0" w14:textId="77777777" w:rsidR="001A3008" w:rsidRPr="00F45CAD" w:rsidRDefault="001A3008" w:rsidP="00FF013E">
            <w:pPr>
              <w:jc w:val="center"/>
            </w:pPr>
          </w:p>
        </w:tc>
      </w:tr>
    </w:tbl>
    <w:p w14:paraId="4827F1D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71A9" w14:textId="77777777" w:rsidR="00D610FB" w:rsidRDefault="00D610FB">
      <w:r>
        <w:separator/>
      </w:r>
    </w:p>
    <w:p w14:paraId="218117D8" w14:textId="77777777" w:rsidR="00D610FB" w:rsidRDefault="00D610FB"/>
    <w:p w14:paraId="707C7CD4" w14:textId="77777777" w:rsidR="00D610FB" w:rsidRDefault="00D610FB"/>
  </w:endnote>
  <w:endnote w:type="continuationSeparator" w:id="0">
    <w:p w14:paraId="58D271DA" w14:textId="77777777" w:rsidR="00D610FB" w:rsidRDefault="00D610FB">
      <w:r>
        <w:continuationSeparator/>
      </w:r>
    </w:p>
    <w:p w14:paraId="1C669722" w14:textId="77777777" w:rsidR="00D610FB" w:rsidRDefault="00D610FB"/>
    <w:p w14:paraId="26C0AC26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4E06EBCE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071F121F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A910EAE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AAC9" w14:textId="77777777" w:rsidR="00D610FB" w:rsidRDefault="00D610FB">
      <w:r>
        <w:separator/>
      </w:r>
    </w:p>
    <w:p w14:paraId="014B9E2A" w14:textId="77777777" w:rsidR="00D610FB" w:rsidRDefault="00D610FB"/>
    <w:p w14:paraId="4CFF6D20" w14:textId="77777777" w:rsidR="00D610FB" w:rsidRDefault="00D610FB"/>
  </w:footnote>
  <w:footnote w:type="continuationSeparator" w:id="0">
    <w:p w14:paraId="6ACBCFB3" w14:textId="77777777" w:rsidR="00D610FB" w:rsidRDefault="00D610FB">
      <w:r>
        <w:continuationSeparator/>
      </w:r>
    </w:p>
    <w:p w14:paraId="27EBF659" w14:textId="77777777" w:rsidR="00D610FB" w:rsidRDefault="00D610FB"/>
    <w:p w14:paraId="22567299" w14:textId="77777777" w:rsidR="00D610FB" w:rsidRDefault="00D610FB"/>
  </w:footnote>
  <w:footnote w:id="1">
    <w:p w14:paraId="29590164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6971D7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56B91" w14:textId="77777777" w:rsidR="00E718D1" w:rsidRDefault="00E718D1"/>
  <w:p w14:paraId="752C5C2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A5C8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4999725">
    <w:abstractNumId w:val="1"/>
  </w:num>
  <w:num w:numId="2" w16cid:durableId="2018380579">
    <w:abstractNumId w:val="5"/>
  </w:num>
  <w:num w:numId="3" w16cid:durableId="748773413">
    <w:abstractNumId w:val="7"/>
  </w:num>
  <w:num w:numId="4" w16cid:durableId="845049152">
    <w:abstractNumId w:val="16"/>
  </w:num>
  <w:num w:numId="5" w16cid:durableId="2050687919">
    <w:abstractNumId w:val="9"/>
  </w:num>
  <w:num w:numId="6" w16cid:durableId="1870334202">
    <w:abstractNumId w:val="3"/>
  </w:num>
  <w:num w:numId="7" w16cid:durableId="1990938442">
    <w:abstractNumId w:val="12"/>
  </w:num>
  <w:num w:numId="8" w16cid:durableId="300959947">
    <w:abstractNumId w:val="8"/>
  </w:num>
  <w:num w:numId="9" w16cid:durableId="278219083">
    <w:abstractNumId w:val="15"/>
  </w:num>
  <w:num w:numId="10" w16cid:durableId="1746949648">
    <w:abstractNumId w:val="4"/>
  </w:num>
  <w:num w:numId="11" w16cid:durableId="600259621">
    <w:abstractNumId w:val="11"/>
  </w:num>
  <w:num w:numId="12" w16cid:durableId="244077969">
    <w:abstractNumId w:val="11"/>
  </w:num>
  <w:num w:numId="13" w16cid:durableId="969628660">
    <w:abstractNumId w:val="11"/>
  </w:num>
  <w:num w:numId="14" w16cid:durableId="573008711">
    <w:abstractNumId w:val="11"/>
  </w:num>
  <w:num w:numId="15" w16cid:durableId="1666324669">
    <w:abstractNumId w:val="11"/>
  </w:num>
  <w:num w:numId="16" w16cid:durableId="141655200">
    <w:abstractNumId w:val="2"/>
  </w:num>
  <w:num w:numId="17" w16cid:durableId="180827670">
    <w:abstractNumId w:val="2"/>
  </w:num>
  <w:num w:numId="18" w16cid:durableId="1850951059">
    <w:abstractNumId w:val="14"/>
  </w:num>
  <w:num w:numId="19" w16cid:durableId="2113086148">
    <w:abstractNumId w:val="13"/>
  </w:num>
  <w:num w:numId="20" w16cid:durableId="1908101313">
    <w:abstractNumId w:val="10"/>
  </w:num>
  <w:num w:numId="21" w16cid:durableId="369187415">
    <w:abstractNumId w:val="6"/>
  </w:num>
  <w:num w:numId="22" w16cid:durableId="1256674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2A1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1A68"/>
    <w:rsid w:val="00F32C49"/>
    <w:rsid w:val="00F61536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18F8B7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111</Words>
  <Characters>928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Kalinowski Jennifer</cp:lastModifiedBy>
  <cp:revision>2</cp:revision>
  <cp:lastPrinted>2010-02-09T14:26:00Z</cp:lastPrinted>
  <dcterms:created xsi:type="dcterms:W3CDTF">2026-07-30T09:26:00Z</dcterms:created>
  <dcterms:modified xsi:type="dcterms:W3CDTF">2026-07-30T09:26:00Z</dcterms:modified>
</cp:coreProperties>
</file>